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1A96F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WITTILBURY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d.1406-7)</w:t>
      </w:r>
    </w:p>
    <w:p w14:paraId="110DC7EA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B2583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AF3B3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Jan.1407</w:t>
      </w:r>
      <w:r>
        <w:rPr>
          <w:rFonts w:ascii="Times New Roman" w:hAnsi="Times New Roman" w:cs="Times New Roman"/>
          <w:sz w:val="24"/>
          <w:szCs w:val="24"/>
        </w:rPr>
        <w:tab/>
        <w:t>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1405-13 p.80)</w:t>
      </w:r>
    </w:p>
    <w:p w14:paraId="3983DD17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C584A3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E2D6B" w14:textId="77777777" w:rsidR="00E80D0F" w:rsidRDefault="00E80D0F" w:rsidP="00E80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2021</w:t>
      </w:r>
    </w:p>
    <w:p w14:paraId="3C42B3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45707" w14:textId="77777777" w:rsidR="00E80D0F" w:rsidRDefault="00E80D0F" w:rsidP="009139A6">
      <w:r>
        <w:separator/>
      </w:r>
    </w:p>
  </w:endnote>
  <w:endnote w:type="continuationSeparator" w:id="0">
    <w:p w14:paraId="54B113B9" w14:textId="77777777" w:rsidR="00E80D0F" w:rsidRDefault="00E80D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44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E79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CF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8095" w14:textId="77777777" w:rsidR="00E80D0F" w:rsidRDefault="00E80D0F" w:rsidP="009139A6">
      <w:r>
        <w:separator/>
      </w:r>
    </w:p>
  </w:footnote>
  <w:footnote w:type="continuationSeparator" w:id="0">
    <w:p w14:paraId="682FF3F9" w14:textId="77777777" w:rsidR="00E80D0F" w:rsidRDefault="00E80D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465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B0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D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0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0D0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EE3CB"/>
  <w15:chartTrackingRefBased/>
  <w15:docId w15:val="{D910A9A6-BD14-4DCD-9716-45338A0E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2021-12-08T21:25:00Z</dcterms:created>
  <dcterms:modified xsi:type="dcterms:W3CDTF">2021-12-08T21:25:00Z</dcterms:modified>
</cp:coreProperties>
</file>